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Tonbridge and Malling</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Tonbridge and Malling</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Tonbridge and Malling</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Tonbridge and Malling</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Tonbridge and Malling</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7.0%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Tonbridge and Malling are estimated to have a score of 1-2 on the PGSI (low-risk gambling), whilst </w:t>
      </w:r>
      <w:r w:rsidRPr="00773DF7">
        <w:rPr>
          <w:rFonts w:ascii="Libre Franklin Light" w:hAnsi="Libre Franklin Light" w:cs="Calibri Light"/>
          <w:b/>
          <w:bCs/>
          <w:color w:val="C45911" w:themeColor="accent2" w:themeShade="BF"/>
        </w:rPr>
        <w:t xml:space="preserve">3.1%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1.7%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38.9% </w:t>
      </w:r>
      <w:r w:rsidRPr="004747BF">
        <w:rPr>
          <w:rFonts w:ascii="Libre Franklin Light" w:eastAsia="Times New Roman" w:hAnsi="Libre Franklin Light" w:cs="Calibri Light"/>
        </w:rPr>
        <w:t xml:space="preserve">of those respondents classified as PGSI 8+ in Tonbridge and Malling</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Tonbridge and Malling is estimated to be </w:t>
      </w:r>
      <w:r w:rsidRPr="00773DF7">
        <w:rPr>
          <w:rFonts w:ascii="Libre Franklin Light" w:eastAsia="Times New Roman" w:hAnsi="Libre Franklin Light" w:cs="Calibri Light"/>
          <w:b/>
          <w:bCs/>
          <w:color w:val="C45911" w:themeColor="accent2" w:themeShade="BF"/>
        </w:rPr>
        <w:t xml:space="preserve">£1,622,330</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Tonbridge and Malling</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11.8%</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Tonbridge and Malling</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7.0%</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Tonbridge and Malling</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3.1%</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Tonbridge and Malling</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1.7%</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Tonbridge and Malling.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Tonbridge and Malling</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Tonbridge and Malling.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Tonbridge and Malling</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4.2%</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26.7%</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Tonbridge and Malling</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38.9%</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Tonbridge and Malling.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Tonbridge and Malling</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4.3%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26.7%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Tonbridge and Malling</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Tonbridge and Malling</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50.0%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Tonbridge and Malling</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Tonbridge and Malling</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Tonbridge and Malling</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£1,622,330</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Tonbridge and Malling</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£26,425</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£546,486</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£39,148</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£11,010</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£20,186</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£979,075</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£1,622,330</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Tonbridge and Malling</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Tonbridge and Malling</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17.8%</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Tonbridge and Malling</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15.7%</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Tonbridge and Malling</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6.7%</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Tonbridge and Malling</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1.5%</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Tonbridge and Malling</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49.5%</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Tonbridge and Malling</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17.8%</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Tonbridge and Malling</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15.7%</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Tonbridge and Malling</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6.7%</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Tonbridge and Malling</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1.5%</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Tonbridge and Malling</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49.5%</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Tonbridge and Malling</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20C7DFF0-E4DD-47CE-B93B-F185327B8749}"/>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